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9A8" w:rsidRPr="001F4730" w:rsidRDefault="00D13030" w:rsidP="004C29A8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1F473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1F473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966CA6" w:rsidRPr="001F473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C07B6" w:rsidRPr="001F4730">
        <w:rPr>
          <w:rFonts w:ascii="TH SarabunPSK" w:hAnsi="TH SarabunPSK" w:cs="TH SarabunPSK"/>
          <w:b/>
          <w:bCs/>
          <w:color w:val="000000"/>
          <w:sz w:val="30"/>
          <w:szCs w:val="30"/>
        </w:rPr>
        <w:t>1</w:t>
      </w:r>
      <w:r w:rsidR="00966CA6" w:rsidRPr="001F4730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D0434C" w:rsidRPr="001F4730">
        <w:rPr>
          <w:rFonts w:ascii="TH SarabunPSK" w:hAnsi="TH SarabunPSK" w:cs="TH SarabunPSK"/>
          <w:b/>
          <w:bCs/>
          <w:sz w:val="30"/>
          <w:szCs w:val="30"/>
        </w:rPr>
        <w:tab/>
      </w:r>
      <w:r w:rsidR="00D0434C" w:rsidRPr="001F4730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</w:t>
      </w:r>
      <w:r w:rsidR="004C29A8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ของสำนัก/หน่วยงาน</w:t>
      </w:r>
    </w:p>
    <w:p w:rsidR="00D13030" w:rsidRPr="001F4730" w:rsidRDefault="00D13030" w:rsidP="00416FDA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1F473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D0434C" w:rsidRPr="001F473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</w:t>
      </w:r>
      <w:r w:rsidR="00B104AB" w:rsidRPr="001F473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่</w:t>
      </w:r>
      <w:r w:rsidR="00D0434C" w:rsidRPr="001F4730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1.1 </w:t>
      </w:r>
      <w:r w:rsidR="002875CE" w:rsidRPr="001F473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F4730" w:rsidRPr="001F473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ร้อยละของบุคลากร สกอ. ได้รับการพัฒนาเป็นไปตามเป้าหมายของแผนพัฒนาบุคลากร สกอ. </w:t>
      </w:r>
      <w:r w:rsidR="001F4730" w:rsidRPr="001F473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1F4730" w:rsidRPr="001F4730">
        <w:rPr>
          <w:rFonts w:ascii="TH SarabunPSK" w:hAnsi="TH SarabunPSK" w:cs="TH SarabunPSK"/>
          <w:b/>
          <w:bCs/>
          <w:sz w:val="30"/>
          <w:szCs w:val="30"/>
          <w:cs/>
        </w:rPr>
        <w:tab/>
        <w:t>ประจำปีงบประมาณ</w:t>
      </w:r>
      <w:r w:rsidR="004C29A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พ.ศ.</w:t>
      </w:r>
      <w:r w:rsidR="004C29A8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1F4730" w:rsidRPr="001F4730">
        <w:rPr>
          <w:rFonts w:ascii="TH SarabunPSK" w:hAnsi="TH SarabunPSK" w:cs="TH SarabunPSK"/>
          <w:b/>
          <w:bCs/>
          <w:sz w:val="30"/>
          <w:szCs w:val="30"/>
          <w:cs/>
        </w:rPr>
        <w:t>2561</w:t>
      </w:r>
    </w:p>
    <w:p w:rsidR="00D13030" w:rsidRPr="001F4730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1F473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1F473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2875CE" w:rsidRPr="001F4730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</w:p>
    <w:p w:rsidR="00D13030" w:rsidRPr="001F473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1F473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1F473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2875CE" w:rsidRPr="001F4730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2875CE" w:rsidRPr="001F473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5</w:t>
      </w:r>
    </w:p>
    <w:p w:rsidR="00D13030" w:rsidRPr="001F473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1F473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1F473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1F473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1F473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AE0670" w:rsidRPr="00E54842" w:rsidRDefault="00D778B7" w:rsidP="00E54842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0C07B6">
        <w:rPr>
          <w:rFonts w:ascii="TH SarabunPSK" w:hAnsi="TH SarabunPSK" w:cs="TH SarabunPSK"/>
          <w:color w:val="000000"/>
          <w:sz w:val="30"/>
          <w:szCs w:val="30"/>
        </w:rPr>
        <w:tab/>
      </w:r>
      <w:r w:rsidRPr="000C07B6">
        <w:rPr>
          <w:rFonts w:ascii="TH SarabunPSK" w:hAnsi="TH SarabunPSK" w:cs="TH SarabunPSK"/>
          <w:color w:val="000000"/>
          <w:sz w:val="30"/>
          <w:szCs w:val="30"/>
        </w:rPr>
        <w:tab/>
      </w:r>
      <w:r w:rsidR="00E54842" w:rsidRPr="00E5484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  <w:t>-</w:t>
      </w:r>
      <w:r w:rsidR="00E54842" w:rsidRPr="00E54842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 xml:space="preserve"> อธิบายความหมาย</w:t>
      </w:r>
      <w:r w:rsidR="00AE2AFA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ของ</w:t>
      </w:r>
      <w:r w:rsidR="00E54842" w:rsidRPr="00E54842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ตัวชี้วัด โดยย่อ -</w:t>
      </w:r>
      <w:r w:rsidR="00E54842" w:rsidRPr="00E5484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E54842" w:rsidRPr="00E5484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E54842" w:rsidRPr="00E5484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E54842" w:rsidRPr="00E5484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E54842" w:rsidRPr="00E5484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E54842" w:rsidRPr="00E5484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E54842" w:rsidRPr="00E5484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E54842" w:rsidRPr="00E5484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E54842" w:rsidRPr="00E5484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E54842" w:rsidRPr="00E5484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E54842" w:rsidRPr="00E5484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E54842" w:rsidRPr="00E5484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E54842" w:rsidRPr="00E5484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E54842" w:rsidRPr="00E5484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E54842" w:rsidRPr="00E5484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E54842" w:rsidRPr="00E5484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3A27FB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bookmarkStart w:id="0" w:name="_GoBack"/>
      <w:bookmarkEnd w:id="0"/>
    </w:p>
    <w:p w:rsidR="00D778B7" w:rsidRPr="00775AFF" w:rsidRDefault="00D778B7" w:rsidP="001F4730">
      <w:pPr>
        <w:pStyle w:val="FootnoteText"/>
        <w:spacing w:before="240"/>
        <w:jc w:val="thaiDistribute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B104AB" w:rsidRPr="001F4730" w:rsidRDefault="00B104AB" w:rsidP="001F4730">
      <w:pPr>
        <w:pStyle w:val="FootnoteText"/>
        <w:spacing w:before="240" w:after="240"/>
        <w:ind w:firstLine="1077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1F4730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</w:t>
      </w:r>
      <w:r w:rsidRPr="001F4730">
        <w:rPr>
          <w:rFonts w:ascii="TH SarabunPSK" w:hAnsi="TH SarabunPSK" w:cs="TH SarabunPSK"/>
          <w:sz w:val="30"/>
          <w:szCs w:val="30"/>
          <w:cs/>
        </w:rPr>
        <w:t xml:space="preserve">+/- </w:t>
      </w:r>
      <w:r w:rsidRPr="001F4730">
        <w:rPr>
          <w:rFonts w:ascii="TH SarabunPSK" w:hAnsi="TH SarabunPSK" w:cs="TH SarabunPSK"/>
          <w:sz w:val="30"/>
          <w:szCs w:val="30"/>
        </w:rPr>
        <w:t>5</w:t>
      </w:r>
      <w:r w:rsidR="00A86F8B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1F4730">
        <w:rPr>
          <w:rFonts w:ascii="TH SarabunPSK" w:hAnsi="TH SarabunPSK" w:cs="TH SarabunPSK"/>
          <w:sz w:val="30"/>
          <w:szCs w:val="30"/>
          <w:cs/>
        </w:rPr>
        <w:t>ต่อ</w:t>
      </w:r>
      <w:r w:rsidRPr="001F4730">
        <w:rPr>
          <w:rFonts w:ascii="TH SarabunPSK" w:hAnsi="TH SarabunPSK" w:cs="TH SarabunPSK"/>
          <w:sz w:val="30"/>
          <w:szCs w:val="30"/>
        </w:rPr>
        <w:t xml:space="preserve"> 1 </w:t>
      </w:r>
      <w:r w:rsidRPr="001F4730">
        <w:rPr>
          <w:rFonts w:ascii="TH SarabunPSK" w:hAnsi="TH SarabunPSK" w:cs="TH SarabunPSK"/>
          <w:sz w:val="30"/>
          <w:szCs w:val="30"/>
          <w:cs/>
        </w:rPr>
        <w:t>คะแนน</w:t>
      </w:r>
      <w:r w:rsidRPr="001F4730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E778A6" w:rsidRPr="001F4730" w:rsidTr="003A0C7D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1F473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F473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1F473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F473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1F4730" w:rsidTr="003A0C7D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1F473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F473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1F4730" w:rsidRDefault="002875CE" w:rsidP="003A0C7D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1F473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2875CE" w:rsidRPr="001F4730" w:rsidTr="003A0C7D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CE" w:rsidRPr="001F4730" w:rsidRDefault="002875CE" w:rsidP="002875C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F473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CE" w:rsidRPr="001F4730" w:rsidRDefault="002875CE" w:rsidP="002875CE">
            <w:pPr>
              <w:jc w:val="center"/>
            </w:pPr>
            <w:r w:rsidRPr="001F473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2875CE" w:rsidRPr="001F4730" w:rsidTr="003A0C7D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CE" w:rsidRPr="001F4730" w:rsidRDefault="002875CE" w:rsidP="002875C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F473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CE" w:rsidRPr="001F4730" w:rsidRDefault="002875CE" w:rsidP="002875CE">
            <w:pPr>
              <w:jc w:val="center"/>
            </w:pPr>
            <w:r w:rsidRPr="001F473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2875CE" w:rsidRPr="001F4730" w:rsidTr="003A0C7D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CE" w:rsidRPr="001F4730" w:rsidRDefault="002875CE" w:rsidP="002875C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F473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CE" w:rsidRPr="001F4730" w:rsidRDefault="002875CE" w:rsidP="002875CE">
            <w:pPr>
              <w:jc w:val="center"/>
            </w:pPr>
            <w:r w:rsidRPr="001F473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2875CE" w:rsidRPr="001F4730" w:rsidTr="003A0C7D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CE" w:rsidRPr="001F4730" w:rsidRDefault="002875CE" w:rsidP="002875C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F473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CE" w:rsidRPr="001F4730" w:rsidRDefault="002875CE" w:rsidP="002875CE">
            <w:pPr>
              <w:jc w:val="center"/>
            </w:pPr>
            <w:r w:rsidRPr="001F473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AE0670" w:rsidRDefault="00A45BCE" w:rsidP="00AE0670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326426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416FDA" w:rsidRPr="00775AFF" w:rsidTr="00326426">
        <w:tc>
          <w:tcPr>
            <w:tcW w:w="3710" w:type="dxa"/>
            <w:vMerge/>
            <w:vAlign w:val="center"/>
          </w:tcPr>
          <w:p w:rsidR="00416FDA" w:rsidRPr="00775AFF" w:rsidRDefault="00416FDA" w:rsidP="00416FD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416FDA" w:rsidRPr="00775AFF" w:rsidRDefault="00416FDA" w:rsidP="00416FD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416FDA" w:rsidRPr="00775AFF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1F473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341" w:type="dxa"/>
            <w:vAlign w:val="center"/>
          </w:tcPr>
          <w:p w:rsidR="00416FDA" w:rsidRPr="00775AFF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1F473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416FDA" w:rsidRPr="00775AFF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="001F473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60</w:t>
            </w:r>
          </w:p>
        </w:tc>
      </w:tr>
      <w:tr w:rsidR="002875CE" w:rsidRPr="003B412E" w:rsidTr="00326426">
        <w:trPr>
          <w:trHeight w:val="679"/>
        </w:trPr>
        <w:tc>
          <w:tcPr>
            <w:tcW w:w="3710" w:type="dxa"/>
          </w:tcPr>
          <w:p w:rsidR="002875CE" w:rsidRPr="00DA2EAB" w:rsidRDefault="001F4730" w:rsidP="002875C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A2EA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ร้อยละของบุคลากร สกอ. ได้รับการพัฒนาเป็นไปตามเป้าหมายของแผนพัฒนาบุคลากร สกอ. ประจำปีงบประมาณ </w:t>
            </w:r>
            <w:r w:rsidR="004C29A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พ.ศ. </w:t>
            </w:r>
            <w:r w:rsidRPr="00DA2EAB">
              <w:rPr>
                <w:rFonts w:ascii="TH SarabunPSK" w:hAnsi="TH SarabunPSK" w:cs="TH SarabunPSK"/>
                <w:sz w:val="30"/>
                <w:szCs w:val="30"/>
                <w:cs/>
              </w:rPr>
              <w:t>2561</w:t>
            </w:r>
          </w:p>
        </w:tc>
        <w:tc>
          <w:tcPr>
            <w:tcW w:w="1330" w:type="dxa"/>
          </w:tcPr>
          <w:p w:rsidR="002875CE" w:rsidRPr="003B412E" w:rsidRDefault="002875CE" w:rsidP="002875CE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AE0670" w:rsidRDefault="0028771C" w:rsidP="002875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28771C" w:rsidRPr="0088704B" w:rsidRDefault="0028771C" w:rsidP="002875C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100</w:t>
            </w:r>
          </w:p>
        </w:tc>
        <w:tc>
          <w:tcPr>
            <w:tcW w:w="1341" w:type="dxa"/>
          </w:tcPr>
          <w:p w:rsidR="0028771C" w:rsidRDefault="0028771C" w:rsidP="0028771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2875CE" w:rsidRPr="0088704B" w:rsidRDefault="0028771C" w:rsidP="0028771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100</w:t>
            </w:r>
          </w:p>
        </w:tc>
        <w:tc>
          <w:tcPr>
            <w:tcW w:w="1275" w:type="dxa"/>
          </w:tcPr>
          <w:p w:rsidR="0028771C" w:rsidRDefault="0028771C" w:rsidP="0028771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2875CE" w:rsidRPr="0088704B" w:rsidRDefault="0028771C" w:rsidP="0028771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100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AE0670" w:rsidRPr="00B81EE2" w:rsidRDefault="00AE0670" w:rsidP="00AE067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E0670" w:rsidRPr="00B81EE2" w:rsidTr="00212BDA">
        <w:trPr>
          <w:jc w:val="center"/>
        </w:trPr>
        <w:tc>
          <w:tcPr>
            <w:tcW w:w="405" w:type="dxa"/>
          </w:tcPr>
          <w:p w:rsidR="00AE0670" w:rsidRPr="00B81EE2" w:rsidRDefault="00AE0670" w:rsidP="00212BDA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E0670" w:rsidRPr="006D3883" w:rsidRDefault="005F007D" w:rsidP="00212BDA">
            <w:pPr>
              <w:spacing w:line="360" w:lineRule="exac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..........................................................................</w:t>
            </w:r>
          </w:p>
        </w:tc>
      </w:tr>
      <w:tr w:rsidR="00AE0670" w:rsidRPr="00B81EE2" w:rsidTr="00212BDA">
        <w:trPr>
          <w:jc w:val="center"/>
        </w:trPr>
        <w:tc>
          <w:tcPr>
            <w:tcW w:w="405" w:type="dxa"/>
          </w:tcPr>
          <w:p w:rsidR="00AE0670" w:rsidRPr="00B81EE2" w:rsidRDefault="00AE0670" w:rsidP="00212BDA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2.</w:t>
            </w:r>
          </w:p>
        </w:tc>
        <w:tc>
          <w:tcPr>
            <w:tcW w:w="8809" w:type="dxa"/>
          </w:tcPr>
          <w:p w:rsidR="00AE0670" w:rsidRPr="003758EE" w:rsidRDefault="005F007D" w:rsidP="00212BDA">
            <w:pPr>
              <w:spacing w:line="360" w:lineRule="exac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</w:t>
            </w:r>
          </w:p>
        </w:tc>
      </w:tr>
    </w:tbl>
    <w:p w:rsidR="00AE0670" w:rsidRPr="00B81EE2" w:rsidRDefault="00AE0670" w:rsidP="00AE067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AE0670" w:rsidRDefault="00AE0670" w:rsidP="00AE0670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1F4730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.............................................................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="001F4730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</w:t>
      </w:r>
    </w:p>
    <w:p w:rsidR="00AE0670" w:rsidRDefault="00AE0670" w:rsidP="00AE0670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1F4730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.............................................................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="001F4730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</w:t>
      </w: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77B" w:rsidRDefault="00D5677B">
      <w:r>
        <w:separator/>
      </w:r>
    </w:p>
  </w:endnote>
  <w:endnote w:type="continuationSeparator" w:id="0">
    <w:p w:rsidR="00D5677B" w:rsidRDefault="00D56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77B" w:rsidRDefault="00D5677B">
      <w:r>
        <w:separator/>
      </w:r>
    </w:p>
  </w:footnote>
  <w:footnote w:type="continuationSeparator" w:id="0">
    <w:p w:rsidR="00D5677B" w:rsidRDefault="00D567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1526" w:rsidRPr="00F56C5D" w:rsidRDefault="001A1526" w:rsidP="008611A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D388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</w:t>
                            </w:r>
                            <w:r w:rsidR="00E6650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อำนวยการ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1F473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A1526" w:rsidRPr="00F56C5D" w:rsidRDefault="001A1526" w:rsidP="008611A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D388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</w:t>
                      </w:r>
                      <w:r w:rsidR="00E6650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อำนวยการ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1F473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CA6"/>
    <w:rsid w:val="000074FA"/>
    <w:rsid w:val="00007690"/>
    <w:rsid w:val="00055E87"/>
    <w:rsid w:val="00060446"/>
    <w:rsid w:val="00061DAA"/>
    <w:rsid w:val="00076886"/>
    <w:rsid w:val="000903B2"/>
    <w:rsid w:val="00094BDC"/>
    <w:rsid w:val="000B7D25"/>
    <w:rsid w:val="000C07B6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35AB"/>
    <w:rsid w:val="001C1485"/>
    <w:rsid w:val="001D7BC3"/>
    <w:rsid w:val="001E4279"/>
    <w:rsid w:val="001F4730"/>
    <w:rsid w:val="001F4947"/>
    <w:rsid w:val="001F4B09"/>
    <w:rsid w:val="001F4F55"/>
    <w:rsid w:val="00200DBD"/>
    <w:rsid w:val="00201B1E"/>
    <w:rsid w:val="00241184"/>
    <w:rsid w:val="0026702E"/>
    <w:rsid w:val="002741F9"/>
    <w:rsid w:val="0027645C"/>
    <w:rsid w:val="002875CE"/>
    <w:rsid w:val="0028771C"/>
    <w:rsid w:val="00296AA6"/>
    <w:rsid w:val="00296CB2"/>
    <w:rsid w:val="00297958"/>
    <w:rsid w:val="002B1B75"/>
    <w:rsid w:val="002C3150"/>
    <w:rsid w:val="002E4335"/>
    <w:rsid w:val="002F5233"/>
    <w:rsid w:val="00302AEC"/>
    <w:rsid w:val="00304585"/>
    <w:rsid w:val="00310929"/>
    <w:rsid w:val="003176C6"/>
    <w:rsid w:val="00326426"/>
    <w:rsid w:val="00332EFE"/>
    <w:rsid w:val="003442D0"/>
    <w:rsid w:val="003A0C7D"/>
    <w:rsid w:val="003A27FB"/>
    <w:rsid w:val="003B412E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1DEA"/>
    <w:rsid w:val="00464E69"/>
    <w:rsid w:val="004744F1"/>
    <w:rsid w:val="00485CA3"/>
    <w:rsid w:val="0049385A"/>
    <w:rsid w:val="004C0CF1"/>
    <w:rsid w:val="004C29A8"/>
    <w:rsid w:val="004C6127"/>
    <w:rsid w:val="004D2C54"/>
    <w:rsid w:val="004D3D8B"/>
    <w:rsid w:val="004F53EB"/>
    <w:rsid w:val="00502DF0"/>
    <w:rsid w:val="0050582F"/>
    <w:rsid w:val="005078FB"/>
    <w:rsid w:val="00507CBA"/>
    <w:rsid w:val="00521DFB"/>
    <w:rsid w:val="00521F5B"/>
    <w:rsid w:val="0052436C"/>
    <w:rsid w:val="0053610F"/>
    <w:rsid w:val="0054528C"/>
    <w:rsid w:val="00547BEF"/>
    <w:rsid w:val="00547D2B"/>
    <w:rsid w:val="005640B8"/>
    <w:rsid w:val="00587B5A"/>
    <w:rsid w:val="005A10BB"/>
    <w:rsid w:val="005A1737"/>
    <w:rsid w:val="005A7EF0"/>
    <w:rsid w:val="005B7E48"/>
    <w:rsid w:val="005D003E"/>
    <w:rsid w:val="005F007D"/>
    <w:rsid w:val="005F65F5"/>
    <w:rsid w:val="00600032"/>
    <w:rsid w:val="00630FD2"/>
    <w:rsid w:val="00637ECE"/>
    <w:rsid w:val="00667ECD"/>
    <w:rsid w:val="006761C4"/>
    <w:rsid w:val="00695122"/>
    <w:rsid w:val="006B52E9"/>
    <w:rsid w:val="006D01A2"/>
    <w:rsid w:val="006D3883"/>
    <w:rsid w:val="00700C8C"/>
    <w:rsid w:val="00705118"/>
    <w:rsid w:val="00706FB2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66CA6"/>
    <w:rsid w:val="00974C01"/>
    <w:rsid w:val="00977DAC"/>
    <w:rsid w:val="00986CE5"/>
    <w:rsid w:val="00991171"/>
    <w:rsid w:val="009A3E92"/>
    <w:rsid w:val="009A7E64"/>
    <w:rsid w:val="009D17C9"/>
    <w:rsid w:val="009D55C4"/>
    <w:rsid w:val="009E3C66"/>
    <w:rsid w:val="009F1C98"/>
    <w:rsid w:val="00A02EE4"/>
    <w:rsid w:val="00A13B5A"/>
    <w:rsid w:val="00A30BA2"/>
    <w:rsid w:val="00A36F71"/>
    <w:rsid w:val="00A45BCE"/>
    <w:rsid w:val="00A645B0"/>
    <w:rsid w:val="00A65481"/>
    <w:rsid w:val="00A66ADB"/>
    <w:rsid w:val="00A742A2"/>
    <w:rsid w:val="00A830FE"/>
    <w:rsid w:val="00A84D31"/>
    <w:rsid w:val="00A86F8B"/>
    <w:rsid w:val="00AB62D0"/>
    <w:rsid w:val="00AB70C6"/>
    <w:rsid w:val="00AC30AE"/>
    <w:rsid w:val="00AC54C1"/>
    <w:rsid w:val="00AE0670"/>
    <w:rsid w:val="00AE2AFA"/>
    <w:rsid w:val="00AF24D3"/>
    <w:rsid w:val="00AF274B"/>
    <w:rsid w:val="00B104AB"/>
    <w:rsid w:val="00B14187"/>
    <w:rsid w:val="00B43C6F"/>
    <w:rsid w:val="00B571C9"/>
    <w:rsid w:val="00B617AC"/>
    <w:rsid w:val="00B70B70"/>
    <w:rsid w:val="00B71294"/>
    <w:rsid w:val="00B766CD"/>
    <w:rsid w:val="00B77501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68E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0434C"/>
    <w:rsid w:val="00D12C37"/>
    <w:rsid w:val="00D13030"/>
    <w:rsid w:val="00D16FCD"/>
    <w:rsid w:val="00D1783A"/>
    <w:rsid w:val="00D370F2"/>
    <w:rsid w:val="00D45878"/>
    <w:rsid w:val="00D52CF5"/>
    <w:rsid w:val="00D5677B"/>
    <w:rsid w:val="00D64E38"/>
    <w:rsid w:val="00D778B7"/>
    <w:rsid w:val="00D91ED9"/>
    <w:rsid w:val="00D96F6C"/>
    <w:rsid w:val="00DA2EAB"/>
    <w:rsid w:val="00DF27F4"/>
    <w:rsid w:val="00DF7BCF"/>
    <w:rsid w:val="00E022D9"/>
    <w:rsid w:val="00E06205"/>
    <w:rsid w:val="00E13E33"/>
    <w:rsid w:val="00E35685"/>
    <w:rsid w:val="00E54842"/>
    <w:rsid w:val="00E6650D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054E"/>
    <w:rsid w:val="00F52142"/>
    <w:rsid w:val="00F52DFC"/>
    <w:rsid w:val="00F56C5D"/>
    <w:rsid w:val="00F720F0"/>
    <w:rsid w:val="00F77E85"/>
    <w:rsid w:val="00F833B5"/>
    <w:rsid w:val="00F84C5C"/>
    <w:rsid w:val="00FA0E73"/>
    <w:rsid w:val="00FA3644"/>
    <w:rsid w:val="00FB0F99"/>
    <w:rsid w:val="00FB3EC7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31CC1F1-A861-4944-A6CB-D1EF34943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585;&#3619;&#3629;&#3610;&#3626;&#3635;&#3609;&#3633;&#3585;&#3627;&#3609;&#3656;&#3623;&#3618;&#3591;&#3634;&#3609;%20&#3611;&#3637;60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25D03-9EF2-49C5-89E0-52246ECDA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22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19</cp:revision>
  <cp:lastPrinted>2015-01-19T07:15:00Z</cp:lastPrinted>
  <dcterms:created xsi:type="dcterms:W3CDTF">2017-01-06T09:10:00Z</dcterms:created>
  <dcterms:modified xsi:type="dcterms:W3CDTF">2018-02-01T10:07:00Z</dcterms:modified>
</cp:coreProperties>
</file>